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BA903" w14:textId="09A747F9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6D1E26">
        <w:t>100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R2-</w:t>
      </w:r>
      <w:r w:rsidR="00BE782C" w:rsidRPr="00BE782C">
        <w:rPr>
          <w:sz w:val="32"/>
          <w:szCs w:val="32"/>
        </w:rPr>
        <w:t>1712984</w:t>
      </w:r>
    </w:p>
    <w:p w14:paraId="331FB514" w14:textId="77777777" w:rsidR="00700EF5" w:rsidRPr="00CE0424" w:rsidRDefault="005E03C7" w:rsidP="00700EF5">
      <w:pPr>
        <w:pStyle w:val="3GPPHeader"/>
      </w:pPr>
      <w:r>
        <w:t>Reno</w:t>
      </w:r>
      <w:r w:rsidRPr="005E03C7">
        <w:t>, N</w:t>
      </w:r>
      <w:r>
        <w:t>evada</w:t>
      </w:r>
      <w:r w:rsidRPr="005E03C7">
        <w:t>, USA</w:t>
      </w:r>
      <w:r w:rsidR="00700EF5" w:rsidRPr="004A782B">
        <w:t xml:space="preserve">, </w:t>
      </w:r>
      <w:r>
        <w:t>27</w:t>
      </w:r>
      <w:r w:rsidR="00700EF5" w:rsidRPr="004A782B">
        <w:rPr>
          <w:vertAlign w:val="superscript"/>
        </w:rPr>
        <w:t>th</w:t>
      </w:r>
      <w:r w:rsidR="00700EF5">
        <w:t xml:space="preserve"> </w:t>
      </w:r>
      <w:r w:rsidR="00E62ADE">
        <w:t>November</w:t>
      </w:r>
      <w:r>
        <w:t xml:space="preserve"> </w:t>
      </w:r>
      <w:r w:rsidR="00700EF5" w:rsidRPr="00631CA0">
        <w:t xml:space="preserve">– </w:t>
      </w:r>
      <w:r>
        <w:t>1</w:t>
      </w:r>
      <w:r>
        <w:rPr>
          <w:vertAlign w:val="superscript"/>
        </w:rPr>
        <w:t>st</w:t>
      </w:r>
      <w:r w:rsidR="00700EF5">
        <w:t xml:space="preserve"> </w:t>
      </w:r>
      <w:r>
        <w:t>December</w:t>
      </w:r>
      <w:r w:rsidR="00700EF5">
        <w:t xml:space="preserve"> </w:t>
      </w:r>
      <w:r w:rsidR="00700EF5" w:rsidRPr="00631CA0">
        <w:t>2017</w:t>
      </w:r>
    </w:p>
    <w:p w14:paraId="627283B3" w14:textId="77777777" w:rsidR="00E90E49" w:rsidRPr="00CE0424" w:rsidRDefault="00E90E49" w:rsidP="00357380">
      <w:pPr>
        <w:pStyle w:val="3GPPHeader"/>
      </w:pPr>
    </w:p>
    <w:p w14:paraId="5E335626" w14:textId="2E94050F" w:rsidR="00E90E49" w:rsidRPr="00661474" w:rsidRDefault="00E90E49" w:rsidP="00311702">
      <w:pPr>
        <w:pStyle w:val="3GPPHeader"/>
        <w:rPr>
          <w:sz w:val="22"/>
          <w:szCs w:val="22"/>
          <w:lang w:val="en-US"/>
        </w:rPr>
      </w:pPr>
      <w:r w:rsidRPr="00661474">
        <w:rPr>
          <w:sz w:val="22"/>
          <w:szCs w:val="22"/>
          <w:lang w:val="en-US"/>
        </w:rPr>
        <w:t>Agenda Item:</w:t>
      </w:r>
      <w:r w:rsidRPr="00661474">
        <w:rPr>
          <w:sz w:val="22"/>
          <w:szCs w:val="22"/>
          <w:lang w:val="en-US"/>
        </w:rPr>
        <w:tab/>
      </w:r>
      <w:r w:rsidR="00661474" w:rsidRPr="00BE782C">
        <w:rPr>
          <w:sz w:val="22"/>
          <w:szCs w:val="22"/>
          <w:lang w:val="en-US"/>
        </w:rPr>
        <w:t>10.4.1.6.2</w:t>
      </w:r>
    </w:p>
    <w:p w14:paraId="727CCDC3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8EEA980" w14:textId="0E1F3C4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440E0" w:rsidRPr="00B440E0">
        <w:rPr>
          <w:sz w:val="22"/>
          <w:szCs w:val="22"/>
        </w:rPr>
        <w:t xml:space="preserve">Optional </w:t>
      </w:r>
      <w:r w:rsidR="00CE123A" w:rsidRPr="00B440E0">
        <w:rPr>
          <w:sz w:val="22"/>
          <w:szCs w:val="22"/>
        </w:rPr>
        <w:t xml:space="preserve">configuration </w:t>
      </w:r>
      <w:r w:rsidR="007842C0" w:rsidRPr="00B440E0">
        <w:rPr>
          <w:sz w:val="22"/>
          <w:szCs w:val="22"/>
        </w:rPr>
        <w:t>in NR</w:t>
      </w:r>
      <w:r w:rsidR="00407513" w:rsidRPr="00B440E0">
        <w:rPr>
          <w:sz w:val="22"/>
          <w:szCs w:val="22"/>
        </w:rPr>
        <w:t xml:space="preserve"> system information</w:t>
      </w:r>
    </w:p>
    <w:p w14:paraId="36E9707D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842C0">
        <w:rPr>
          <w:sz w:val="22"/>
          <w:szCs w:val="22"/>
        </w:rPr>
        <w:t>Discussion, Decision</w:t>
      </w:r>
    </w:p>
    <w:p w14:paraId="050FEC3C" w14:textId="77777777" w:rsidR="00C24345" w:rsidRDefault="00E90E49" w:rsidP="00A2052C">
      <w:pPr>
        <w:pStyle w:val="Heading1"/>
      </w:pPr>
      <w:r w:rsidRPr="00CE0424">
        <w:t>Introduction</w:t>
      </w:r>
    </w:p>
    <w:p w14:paraId="7204D810" w14:textId="00427F70" w:rsidR="00853D4F" w:rsidRDefault="00853D4F" w:rsidP="00296259">
      <w:r>
        <w:t xml:space="preserve">The content of </w:t>
      </w:r>
      <w:r w:rsidR="004F52C3">
        <w:t>the m</w:t>
      </w:r>
      <w:r>
        <w:t xml:space="preserve">inimum SI (i.e. the NR-MIB and NR-SIB1) has been discussed with some agreements already during the Study Item phase that it should </w:t>
      </w:r>
      <w:r w:rsidR="004F52C3">
        <w:t>comprise</w:t>
      </w:r>
      <w:r w:rsidR="004F52C3">
        <w:rPr>
          <w:rFonts w:hint="eastAsia"/>
          <w:lang w:val="en-US" w:eastAsia="ja-JP"/>
        </w:rPr>
        <w:t xml:space="preserve"> information required for initial access to a cell and </w:t>
      </w:r>
      <w:r w:rsidR="004F52C3" w:rsidRPr="00EB6CBD">
        <w:rPr>
          <w:rFonts w:hint="eastAsia"/>
          <w:lang w:val="en-US" w:eastAsia="ja-JP"/>
        </w:rPr>
        <w:t xml:space="preserve">information for acquiring </w:t>
      </w:r>
      <w:r w:rsidR="004F52C3" w:rsidRPr="00EB6CBD">
        <w:rPr>
          <w:lang w:val="en-US" w:eastAsia="ja-JP"/>
        </w:rPr>
        <w:t>an</w:t>
      </w:r>
      <w:r w:rsidR="004F52C3" w:rsidRPr="00BC2F32">
        <w:rPr>
          <w:lang w:val="en-US" w:eastAsia="ja-JP"/>
        </w:rPr>
        <w:t xml:space="preserve">y </w:t>
      </w:r>
      <w:r w:rsidR="004F52C3" w:rsidRPr="00BC2F32">
        <w:rPr>
          <w:rFonts w:hint="eastAsia"/>
          <w:lang w:val="en-US" w:eastAsia="ja-JP"/>
        </w:rPr>
        <w:t>other SI</w:t>
      </w:r>
      <w:r w:rsidR="00296259">
        <w:rPr>
          <w:lang w:val="en-US" w:eastAsia="ja-JP"/>
        </w:rPr>
        <w:t>.</w:t>
      </w:r>
    </w:p>
    <w:p w14:paraId="02E15851" w14:textId="606FD259" w:rsidR="00856004" w:rsidRPr="00A2052C" w:rsidRDefault="00287CC8" w:rsidP="00A2052C">
      <w:r>
        <w:t xml:space="preserve">This contribution discusses </w:t>
      </w:r>
      <w:r w:rsidR="00090AA6">
        <w:t xml:space="preserve">the NR-SIB1 </w:t>
      </w:r>
      <w:r w:rsidR="00AE6B57">
        <w:t>content and how to provide it in case it cannot be included in NR-SIB1</w:t>
      </w:r>
      <w:r w:rsidR="00786B60">
        <w:t>.</w:t>
      </w:r>
    </w:p>
    <w:p w14:paraId="7696A3A5" w14:textId="681493DB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106FC643" w14:textId="0FF5FD0A" w:rsidR="00296259" w:rsidRDefault="005D2C46" w:rsidP="00296259">
      <w:r w:rsidRPr="00296259">
        <w:t xml:space="preserve">It has been agreed that the minimum SI should </w:t>
      </w:r>
      <w:r w:rsidR="00296259" w:rsidRPr="00296259">
        <w:t xml:space="preserve">comprise at least </w:t>
      </w:r>
      <w:r w:rsidR="00296259" w:rsidRPr="00296259">
        <w:rPr>
          <w:rFonts w:hint="eastAsia"/>
          <w:lang w:val="en-US" w:eastAsia="ja-JP"/>
        </w:rPr>
        <w:t xml:space="preserve">information required for initial access to a cell and information for acquiring </w:t>
      </w:r>
      <w:r w:rsidR="00296259" w:rsidRPr="00296259">
        <w:rPr>
          <w:lang w:val="en-US" w:eastAsia="ja-JP"/>
        </w:rPr>
        <w:t xml:space="preserve">any </w:t>
      </w:r>
      <w:r w:rsidR="00296259" w:rsidRPr="00296259">
        <w:rPr>
          <w:rFonts w:hint="eastAsia"/>
          <w:lang w:val="en-US" w:eastAsia="ja-JP"/>
        </w:rPr>
        <w:t>other SI</w:t>
      </w:r>
      <w:r w:rsidRPr="00296259">
        <w:t xml:space="preserve">. As discussed in e.g. </w:t>
      </w:r>
      <w:r w:rsidRPr="00296259">
        <w:fldChar w:fldCharType="begin"/>
      </w:r>
      <w:r w:rsidRPr="00296259">
        <w:instrText xml:space="preserve"> REF _Ref498518584 \r \h </w:instrText>
      </w:r>
      <w:r w:rsidR="00296259">
        <w:instrText xml:space="preserve"> \* MERGEFORMAT </w:instrText>
      </w:r>
      <w:r w:rsidRPr="00296259">
        <w:fldChar w:fldCharType="separate"/>
      </w:r>
      <w:r w:rsidR="004C7793">
        <w:t>[1]</w:t>
      </w:r>
      <w:r w:rsidRPr="00296259">
        <w:fldChar w:fldCharType="end"/>
      </w:r>
      <w:r w:rsidRPr="00296259">
        <w:t xml:space="preserve">, the minimum SI should </w:t>
      </w:r>
      <w:r w:rsidR="00296259" w:rsidRPr="00296259">
        <w:t xml:space="preserve">correspond to </w:t>
      </w:r>
      <w:r w:rsidRPr="00296259">
        <w:t>the NR-MIB and the NR-SIB1.</w:t>
      </w:r>
      <w:r w:rsidR="00296259" w:rsidRPr="00296259">
        <w:t xml:space="preserve"> This includes camping related information, such as a PLMN list, Tracking Area Code(s) and Cell Identity/-</w:t>
      </w:r>
      <w:proofErr w:type="spellStart"/>
      <w:r w:rsidR="00296259" w:rsidRPr="00296259">
        <w:t>ies</w:t>
      </w:r>
      <w:proofErr w:type="spellEnd"/>
      <w:r w:rsidR="00296259" w:rsidRPr="00296259">
        <w:t>, as well as cell barring/cell reserved parameters. This information is needed for the UE to determine whether it c</w:t>
      </w:r>
      <w:bookmarkStart w:id="1" w:name="_GoBack"/>
      <w:bookmarkEnd w:id="1"/>
      <w:r w:rsidR="00296259" w:rsidRPr="00296259">
        <w:t>an camp in the cell. The PLMN list, TAC(s) and Cell Identity/-</w:t>
      </w:r>
      <w:proofErr w:type="spellStart"/>
      <w:r w:rsidR="00296259" w:rsidRPr="00296259">
        <w:t>ies</w:t>
      </w:r>
      <w:proofErr w:type="spellEnd"/>
      <w:r w:rsidR="00296259" w:rsidRPr="00296259">
        <w:t xml:space="preserve"> are also needed for ANR purposes</w:t>
      </w:r>
      <w:r w:rsidR="00296259">
        <w:t>.</w:t>
      </w:r>
    </w:p>
    <w:p w14:paraId="52DF3637" w14:textId="34251A0A" w:rsidR="00296259" w:rsidRPr="00296259" w:rsidRDefault="00296259" w:rsidP="00296259">
      <w:r w:rsidRPr="00BC2F32">
        <w:rPr>
          <w:lang w:val="en-US" w:eastAsia="ja-JP"/>
        </w:rPr>
        <w:t xml:space="preserve">For a UE to perform initial access, it </w:t>
      </w:r>
      <w:r>
        <w:rPr>
          <w:lang w:val="en-US" w:eastAsia="ja-JP"/>
        </w:rPr>
        <w:t xml:space="preserve">also </w:t>
      </w:r>
      <w:r w:rsidRPr="00BC2F32">
        <w:rPr>
          <w:lang w:val="en-US" w:eastAsia="ja-JP"/>
        </w:rPr>
        <w:t>needs a RACH configuration</w:t>
      </w:r>
      <w:r w:rsidR="00D62B05">
        <w:rPr>
          <w:lang w:val="en-US" w:eastAsia="ja-JP"/>
        </w:rPr>
        <w:t xml:space="preserve"> ((P)RACH </w:t>
      </w:r>
      <w:r w:rsidR="00D62B05">
        <w:t xml:space="preserve">and </w:t>
      </w:r>
      <w:proofErr w:type="gramStart"/>
      <w:r w:rsidR="00D62B05">
        <w:t>Random Access</w:t>
      </w:r>
      <w:proofErr w:type="gramEnd"/>
      <w:r w:rsidR="00D62B05">
        <w:t xml:space="preserve"> Response related information</w:t>
      </w:r>
      <w:r w:rsidR="00D62B05">
        <w:rPr>
          <w:lang w:val="en-US" w:eastAsia="ja-JP"/>
        </w:rPr>
        <w:t>)</w:t>
      </w:r>
      <w:r w:rsidRPr="00BC2F32">
        <w:rPr>
          <w:lang w:val="en-US" w:eastAsia="ja-JP"/>
        </w:rPr>
        <w:t xml:space="preserve">, </w:t>
      </w:r>
      <w:r>
        <w:t xml:space="preserve">as well as </w:t>
      </w:r>
      <w:r w:rsidRPr="00BC2F32">
        <w:t>other physical channel and higher layer configurations needed at least to be able to receive messages 2 and 4 and to transmit msg3</w:t>
      </w:r>
      <w:r>
        <w:t>.</w:t>
      </w:r>
    </w:p>
    <w:p w14:paraId="79E64413" w14:textId="40B607D7" w:rsidR="00296259" w:rsidRPr="00296259" w:rsidRDefault="00296259" w:rsidP="00287CC8">
      <w:pPr>
        <w:rPr>
          <w:lang w:val="en-US" w:eastAsia="ja-JP"/>
        </w:rPr>
      </w:pPr>
      <w:r w:rsidRPr="00296259">
        <w:rPr>
          <w:lang w:val="en-US" w:eastAsia="ja-JP"/>
        </w:rPr>
        <w:t>Access related information is also needed in the minimum SI also for the UE to be able to send requests for other SI, when it is provided on-demand.</w:t>
      </w:r>
      <w:r>
        <w:rPr>
          <w:lang w:val="en-US" w:eastAsia="ja-JP"/>
        </w:rPr>
        <w:t xml:space="preserve"> This includes configuration to send the Msg1 based SI request (part of the SI scheduling information) or the ordinary RACH configuration to perform the Msg3 based SI request.</w:t>
      </w:r>
    </w:p>
    <w:p w14:paraId="6CE99AD9" w14:textId="7F0FDD3D" w:rsidR="00F3458E" w:rsidRDefault="00296259" w:rsidP="00287CC8">
      <w:r w:rsidRPr="007A0110">
        <w:rPr>
          <w:lang w:val="en-US" w:eastAsia="ja-JP"/>
        </w:rPr>
        <w:t xml:space="preserve">Paging information </w:t>
      </w:r>
      <w:r w:rsidR="007A0110" w:rsidRPr="007A0110">
        <w:rPr>
          <w:lang w:val="en-US" w:eastAsia="ja-JP"/>
        </w:rPr>
        <w:t xml:space="preserve">may also be beneficial to include in minimum SI (NR-SIB1) </w:t>
      </w:r>
      <w:proofErr w:type="gramStart"/>
      <w:r w:rsidR="007A0110" w:rsidRPr="007A0110">
        <w:rPr>
          <w:lang w:val="en-US" w:eastAsia="ja-JP"/>
        </w:rPr>
        <w:t>in order for</w:t>
      </w:r>
      <w:proofErr w:type="gramEnd"/>
      <w:r w:rsidR="007A0110" w:rsidRPr="007A0110">
        <w:rPr>
          <w:lang w:val="en-US" w:eastAsia="ja-JP"/>
        </w:rPr>
        <w:t xml:space="preserve"> a UE to determine quickly where to find its paging occasions, without reading further SIBs and performing on-demand SI requests.</w:t>
      </w:r>
    </w:p>
    <w:p w14:paraId="79816F19" w14:textId="1178242D" w:rsidR="00287CC8" w:rsidRDefault="00287CC8" w:rsidP="00BB01BB">
      <w:r>
        <w:t>Some cases can however be foreseen where it would not be relevant to include all such information in the Minimum SI (NR-</w:t>
      </w:r>
      <w:r w:rsidRPr="005568C7">
        <w:t xml:space="preserve">MIB and NR-SIB1). </w:t>
      </w:r>
      <w:r w:rsidR="00BB01BB" w:rsidRPr="005568C7">
        <w:t xml:space="preserve">An example is the EN-DC </w:t>
      </w:r>
      <w:r w:rsidR="007D73EB" w:rsidRPr="005568C7">
        <w:t xml:space="preserve">case, </w:t>
      </w:r>
      <w:r w:rsidR="00BB01BB" w:rsidRPr="005568C7">
        <w:t xml:space="preserve">where it has been </w:t>
      </w:r>
      <w:r w:rsidR="007D73EB" w:rsidRPr="005568C7">
        <w:t xml:space="preserve">agreed in RAN2 </w:t>
      </w:r>
      <w:r w:rsidR="00BB01BB" w:rsidRPr="005568C7">
        <w:t xml:space="preserve">that </w:t>
      </w:r>
      <w:r w:rsidR="007D73EB" w:rsidRPr="005568C7">
        <w:t>the NR-SIB1 may need to be broadcasted to support ANR</w:t>
      </w:r>
      <w:r w:rsidR="00BB01BB" w:rsidRPr="005568C7">
        <w:t>.</w:t>
      </w:r>
      <w:r w:rsidR="007D73EB" w:rsidRPr="005568C7">
        <w:t xml:space="preserve"> </w:t>
      </w:r>
      <w:r w:rsidR="00BB01BB" w:rsidRPr="005568C7">
        <w:t xml:space="preserve">In that case </w:t>
      </w:r>
      <w:r w:rsidR="007D73EB" w:rsidRPr="005568C7">
        <w:t xml:space="preserve">only the PLMN list with corresponding TAC(s) and Cell ID(s) need to be provided. Other information, such as (P)RACH and RAR related to initial access, or paging related information is </w:t>
      </w:r>
      <w:r w:rsidR="005568C7" w:rsidRPr="005568C7">
        <w:t xml:space="preserve">then </w:t>
      </w:r>
      <w:r w:rsidR="007D73EB" w:rsidRPr="005568C7">
        <w:t xml:space="preserve">not </w:t>
      </w:r>
      <w:r w:rsidR="005568C7" w:rsidRPr="005568C7">
        <w:t>relevant</w:t>
      </w:r>
      <w:r w:rsidR="005568C7">
        <w:t xml:space="preserve"> if the cell only supports NSA/EN-DC</w:t>
      </w:r>
      <w:r w:rsidR="007D73EB" w:rsidRPr="005568C7">
        <w:t>.</w:t>
      </w:r>
      <w:r w:rsidR="007A0110">
        <w:t xml:space="preserve"> As discussed and proposed in </w:t>
      </w:r>
      <w:r w:rsidR="007A0110">
        <w:rPr>
          <w:highlight w:val="yellow"/>
        </w:rPr>
        <w:fldChar w:fldCharType="begin"/>
      </w:r>
      <w:r w:rsidR="007A0110">
        <w:instrText xml:space="preserve"> REF _Ref498592834 \r \h </w:instrText>
      </w:r>
      <w:r w:rsidR="007A0110">
        <w:rPr>
          <w:highlight w:val="yellow"/>
        </w:rPr>
      </w:r>
      <w:r w:rsidR="007A0110">
        <w:rPr>
          <w:highlight w:val="yellow"/>
        </w:rPr>
        <w:fldChar w:fldCharType="separate"/>
      </w:r>
      <w:r w:rsidR="007A0110">
        <w:t>[2]</w:t>
      </w:r>
      <w:r w:rsidR="007A0110">
        <w:rPr>
          <w:highlight w:val="yellow"/>
        </w:rPr>
        <w:fldChar w:fldCharType="end"/>
      </w:r>
      <w:r w:rsidR="007A0110">
        <w:t>, the other information in NR-SIB1 should therefore be optional for the NSA scenario where NR-SIB1 is broadcasted for ANR purposes.</w:t>
      </w:r>
    </w:p>
    <w:p w14:paraId="55FC44A0" w14:textId="4524B430" w:rsidR="005568C7" w:rsidRPr="00BB01BB" w:rsidRDefault="005568C7" w:rsidP="00BB01BB">
      <w:r w:rsidRPr="005568C7">
        <w:t xml:space="preserve">In LTE, there exists carriers/deployments that do not support uplink, and where thus neither (P)RACH/RAR or paging configurations are relevant. One example is the Rel-14 </w:t>
      </w:r>
      <w:proofErr w:type="spellStart"/>
      <w:r w:rsidRPr="005568C7">
        <w:t>FeMBMS</w:t>
      </w:r>
      <w:proofErr w:type="spellEnd"/>
      <w:r w:rsidRPr="005568C7">
        <w:t xml:space="preserve"> carrier, for which a separate SIB1 message needed to be introduced. It can be assumed that similar cases will appear for NR and the message should therefore support such </w:t>
      </w:r>
      <w:r w:rsidR="00D62B05">
        <w:t>scenarios</w:t>
      </w:r>
      <w:r w:rsidRPr="005568C7">
        <w:t>.</w:t>
      </w:r>
    </w:p>
    <w:p w14:paraId="2569F15B" w14:textId="30F52EF6" w:rsidR="007D73EB" w:rsidRPr="005568C7" w:rsidRDefault="005568C7" w:rsidP="005568C7">
      <w:r w:rsidRPr="005568C7">
        <w:t xml:space="preserve">Another aspect that </w:t>
      </w:r>
      <w:r w:rsidR="00AE6B57">
        <w:t>needs to</w:t>
      </w:r>
      <w:r w:rsidRPr="005568C7">
        <w:t xml:space="preserve"> be considered is that the </w:t>
      </w:r>
      <w:r w:rsidR="007D73EB" w:rsidRPr="005568C7">
        <w:t xml:space="preserve">size of NR-SIB1 </w:t>
      </w:r>
      <w:r w:rsidR="007A0110">
        <w:t>is likely to</w:t>
      </w:r>
      <w:r w:rsidR="007D73EB" w:rsidRPr="005568C7">
        <w:t xml:space="preserve"> be</w:t>
      </w:r>
      <w:r w:rsidRPr="005568C7">
        <w:t>come a limiting factor</w:t>
      </w:r>
      <w:r w:rsidR="007D73EB" w:rsidRPr="005568C7">
        <w:t xml:space="preserve"> in some scenarios</w:t>
      </w:r>
      <w:r w:rsidRPr="005568C7">
        <w:t xml:space="preserve">. It should therefore be possible to skip inclusion of some information in NR-SIB1 and instead include it in another SIB, if needed. </w:t>
      </w:r>
      <w:r w:rsidR="00AE6B57">
        <w:t xml:space="preserve">It is therefore here proposed that when information is not included in NR-SIB1, it may instead be included in another SIB, which is part of Other SI. </w:t>
      </w:r>
      <w:r w:rsidRPr="005568C7">
        <w:t xml:space="preserve">The information that is not included </w:t>
      </w:r>
      <w:r w:rsidRPr="005568C7">
        <w:lastRenderedPageBreak/>
        <w:t xml:space="preserve">in NR-SIB1 should then however not be needed </w:t>
      </w:r>
      <w:proofErr w:type="gramStart"/>
      <w:r w:rsidRPr="005568C7">
        <w:t>in order to</w:t>
      </w:r>
      <w:proofErr w:type="gramEnd"/>
      <w:r w:rsidRPr="005568C7">
        <w:t xml:space="preserve"> acquire the other SIB. E.g., if random access related configuration ((P)RACH and/or RAR configuration) is included in other SI, that SI cannot be provided on-demand, at least not using t</w:t>
      </w:r>
      <w:r w:rsidR="00D62B05">
        <w:t>he Msg3 approach to request it.</w:t>
      </w:r>
    </w:p>
    <w:p w14:paraId="1DDC8356" w14:textId="77777777" w:rsidR="009F5061" w:rsidRPr="007D73EB" w:rsidRDefault="009F5061" w:rsidP="00F3458E">
      <w:pPr>
        <w:pStyle w:val="BodyText"/>
        <w:rPr>
          <w:highlight w:val="yellow"/>
        </w:rPr>
      </w:pPr>
    </w:p>
    <w:p w14:paraId="20AB21F3" w14:textId="55232F90" w:rsidR="005E52DB" w:rsidRPr="008D49FB" w:rsidRDefault="000F76A5" w:rsidP="00A04F49">
      <w:pPr>
        <w:pStyle w:val="Proposal"/>
      </w:pPr>
      <w:bookmarkStart w:id="2" w:name="_Toc496879824"/>
      <w:bookmarkStart w:id="3" w:name="_Toc498087858"/>
      <w:bookmarkStart w:id="4" w:name="_Toc498508583"/>
      <w:bookmarkStart w:id="5" w:name="_Toc498513356"/>
      <w:bookmarkStart w:id="6" w:name="_Toc498519828"/>
      <w:bookmarkStart w:id="7" w:name="_Toc498592879"/>
      <w:bookmarkStart w:id="8" w:name="_Toc498593809"/>
      <w:bookmarkStart w:id="9" w:name="_Ref190406817"/>
      <w:bookmarkStart w:id="10" w:name="_Toc226862296"/>
      <w:bookmarkStart w:id="11" w:name="_Toc347823621"/>
      <w:bookmarkStart w:id="12" w:name="_Toc347824073"/>
      <w:bookmarkStart w:id="13" w:name="_Toc347824246"/>
      <w:bookmarkStart w:id="14" w:name="_Toc498606504"/>
      <w:r>
        <w:t xml:space="preserve">If </w:t>
      </w:r>
      <w:r w:rsidR="003221C2">
        <w:t xml:space="preserve">information related to paging, (P)RACH and/or </w:t>
      </w:r>
      <w:proofErr w:type="gramStart"/>
      <w:r w:rsidR="003221C2">
        <w:t>Random Access</w:t>
      </w:r>
      <w:proofErr w:type="gramEnd"/>
      <w:r w:rsidR="003221C2">
        <w:t xml:space="preserve"> Response</w:t>
      </w:r>
      <w:r>
        <w:t xml:space="preserve"> is not included in NR-SIB1, </w:t>
      </w:r>
      <w:r w:rsidR="003221C2">
        <w:t xml:space="preserve">the corresponding information </w:t>
      </w:r>
      <w:r w:rsidR="005E52DB">
        <w:t xml:space="preserve">may </w:t>
      </w:r>
      <w:r w:rsidR="003221C2">
        <w:t xml:space="preserve">instead </w:t>
      </w:r>
      <w:r w:rsidR="005E52DB">
        <w:t xml:space="preserve">be </w:t>
      </w:r>
      <w:r w:rsidR="00630777">
        <w:t>included</w:t>
      </w:r>
      <w:r w:rsidR="005E52DB">
        <w:t xml:space="preserve"> in </w:t>
      </w:r>
      <w:r w:rsidR="00630777">
        <w:t xml:space="preserve">an </w:t>
      </w:r>
      <w:r w:rsidR="00630777" w:rsidRPr="008D49FB">
        <w:t>NR-SIB that is part of O</w:t>
      </w:r>
      <w:r w:rsidR="005E52DB" w:rsidRPr="008D49FB">
        <w:t>ther SI</w:t>
      </w:r>
      <w:r w:rsidR="00630777" w:rsidRPr="008D49FB">
        <w:t>, i.e. an NR-SIB different from NR-SIB1</w:t>
      </w:r>
      <w:bookmarkEnd w:id="2"/>
      <w:r w:rsidRPr="008D49FB">
        <w:t>.</w:t>
      </w:r>
      <w:bookmarkEnd w:id="3"/>
      <w:bookmarkEnd w:id="4"/>
      <w:bookmarkEnd w:id="5"/>
      <w:bookmarkEnd w:id="6"/>
      <w:bookmarkEnd w:id="7"/>
      <w:bookmarkEnd w:id="8"/>
      <w:bookmarkEnd w:id="14"/>
    </w:p>
    <w:p w14:paraId="2D05A2F3" w14:textId="5AD34627" w:rsidR="000F76A5" w:rsidRPr="008D49FB" w:rsidRDefault="007C0DBD" w:rsidP="00A04F49">
      <w:pPr>
        <w:pStyle w:val="Proposal"/>
      </w:pPr>
      <w:bookmarkStart w:id="15" w:name="_Toc498087859"/>
      <w:bookmarkStart w:id="16" w:name="_Toc498508584"/>
      <w:bookmarkStart w:id="17" w:name="_Toc498513357"/>
      <w:bookmarkStart w:id="18" w:name="_Toc498519829"/>
      <w:bookmarkStart w:id="19" w:name="_Toc498592880"/>
      <w:bookmarkStart w:id="20" w:name="_Toc498593810"/>
      <w:bookmarkStart w:id="21" w:name="_Toc498606505"/>
      <w:r w:rsidRPr="008D49FB">
        <w:t xml:space="preserve">(P)RACH and/or </w:t>
      </w:r>
      <w:proofErr w:type="gramStart"/>
      <w:r w:rsidRPr="008D49FB">
        <w:t>Random Access</w:t>
      </w:r>
      <w:proofErr w:type="gramEnd"/>
      <w:r w:rsidRPr="008D49FB">
        <w:t xml:space="preserve"> Response </w:t>
      </w:r>
      <w:r w:rsidR="00287CC8" w:rsidRPr="008D49FB">
        <w:t xml:space="preserve">may only be included in </w:t>
      </w:r>
      <w:r w:rsidRPr="008D49FB">
        <w:t>an NR-SIB of o</w:t>
      </w:r>
      <w:r w:rsidR="00287CC8" w:rsidRPr="008D49FB">
        <w:t>ther SI if th</w:t>
      </w:r>
      <w:r w:rsidRPr="008D49FB">
        <w:t xml:space="preserve">e SI message that comprises the </w:t>
      </w:r>
      <w:r w:rsidR="00287CC8" w:rsidRPr="008D49FB">
        <w:t>NR-SIB is broadcasted by the networ</w:t>
      </w:r>
      <w:r w:rsidR="00AE6B57" w:rsidRPr="008D49FB">
        <w:t>k. It is FFS if the NR-SIB may be provided on-demand</w:t>
      </w:r>
      <w:r w:rsidR="008D49FB" w:rsidRPr="008D49FB">
        <w:t xml:space="preserve">, using the </w:t>
      </w:r>
      <w:r w:rsidR="00AE6B57" w:rsidRPr="008D49FB">
        <w:t xml:space="preserve">Msg1 based approach </w:t>
      </w:r>
      <w:bookmarkEnd w:id="15"/>
      <w:bookmarkEnd w:id="16"/>
      <w:bookmarkEnd w:id="17"/>
      <w:bookmarkEnd w:id="18"/>
      <w:bookmarkEnd w:id="19"/>
      <w:r w:rsidR="008D49FB" w:rsidRPr="008D49FB">
        <w:t>for the SI request.</w:t>
      </w:r>
      <w:bookmarkEnd w:id="20"/>
      <w:bookmarkEnd w:id="21"/>
    </w:p>
    <w:bookmarkEnd w:id="9"/>
    <w:bookmarkEnd w:id="10"/>
    <w:bookmarkEnd w:id="11"/>
    <w:bookmarkEnd w:id="12"/>
    <w:bookmarkEnd w:id="13"/>
    <w:p w14:paraId="04544CBF" w14:textId="77777777" w:rsidR="003742AC" w:rsidRPr="00CE0424" w:rsidRDefault="003742AC" w:rsidP="006E062C"/>
    <w:p w14:paraId="3110E87F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9FEA64A" w14:textId="77777777" w:rsidR="00BE782C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C7793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593E13F0" w14:textId="77777777" w:rsidR="00BE782C" w:rsidRPr="00BE782C" w:rsidRDefault="00BE782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BE782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If information related to paging, (P)RACH and/or Random Access Response is not included in NR-SIB1, the corresponding information may instead be included in an NR-SIB that is part of Other SI, i.e. an NR-SIB different from NR-SIB1.</w:t>
      </w:r>
    </w:p>
    <w:p w14:paraId="3D8FBAB9" w14:textId="77777777" w:rsidR="00BE782C" w:rsidRPr="00BE782C" w:rsidRDefault="00BE782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BE782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(P)RACH and/or Random Access Response may only be included in an NR-SIB of other SI if the SI message that comprises the NR-SIB is broadcasted by the network. It is FFS if the NR-SIB may be provided on-demand, using the Msg1 based approach for the SI request.</w:t>
      </w:r>
    </w:p>
    <w:p w14:paraId="01558E13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70D883C9" w14:textId="77777777" w:rsidR="00F507D1" w:rsidRPr="00CE0424" w:rsidRDefault="00F507D1" w:rsidP="00CE0424">
      <w:pPr>
        <w:pStyle w:val="Heading1"/>
      </w:pPr>
      <w:bookmarkStart w:id="22" w:name="_In-sequence_SDU_delivery"/>
      <w:bookmarkEnd w:id="22"/>
      <w:r w:rsidRPr="00CE0424">
        <w:t>References</w:t>
      </w:r>
    </w:p>
    <w:p w14:paraId="73CBA25B" w14:textId="4B320BBB" w:rsidR="007A0110" w:rsidRDefault="007A0110" w:rsidP="007A0110">
      <w:pPr>
        <w:pStyle w:val="Reference"/>
      </w:pPr>
      <w:bookmarkStart w:id="23" w:name="_Ref498518584"/>
      <w:bookmarkStart w:id="24" w:name="_Ref174151459"/>
      <w:bookmarkStart w:id="25" w:name="_Ref189809556"/>
      <w:r w:rsidRPr="007A0110">
        <w:t>R2-1712483</w:t>
      </w:r>
      <w:r w:rsidR="005F3025" w:rsidRPr="00CE0424">
        <w:t xml:space="preserve">, </w:t>
      </w:r>
      <w:r w:rsidR="005D2C46" w:rsidRPr="005D2C46">
        <w:t>System information structure and contents</w:t>
      </w:r>
      <w:r w:rsidR="005F3025" w:rsidRPr="00CE0424">
        <w:t xml:space="preserve">, </w:t>
      </w:r>
      <w:r w:rsidR="005D2C46">
        <w:t>Ericsson</w:t>
      </w:r>
      <w:r w:rsidR="005F3025" w:rsidRPr="00CE0424">
        <w:t xml:space="preserve">, </w:t>
      </w:r>
      <w:r w:rsidR="005D2C46">
        <w:t>RAN2#100</w:t>
      </w:r>
      <w:r w:rsidR="005F3025" w:rsidRPr="00CE0424">
        <w:t xml:space="preserve">, </w:t>
      </w:r>
      <w:r w:rsidR="005D2C46">
        <w:t>27</w:t>
      </w:r>
      <w:r w:rsidR="005D2C46" w:rsidRPr="005D2C46">
        <w:rPr>
          <w:vertAlign w:val="superscript"/>
        </w:rPr>
        <w:t>th</w:t>
      </w:r>
      <w:r w:rsidR="005D2C46">
        <w:t xml:space="preserve"> November – 1</w:t>
      </w:r>
      <w:r w:rsidR="005D2C46" w:rsidRPr="005D2C46">
        <w:rPr>
          <w:vertAlign w:val="superscript"/>
        </w:rPr>
        <w:t>st</w:t>
      </w:r>
      <w:r w:rsidR="005D2C46">
        <w:t xml:space="preserve"> December 2017</w:t>
      </w:r>
      <w:bookmarkEnd w:id="23"/>
    </w:p>
    <w:p w14:paraId="17DFBB69" w14:textId="0351A1EB" w:rsidR="003A7EF3" w:rsidRPr="00CE0424" w:rsidRDefault="007A0110" w:rsidP="00CE0424">
      <w:pPr>
        <w:pStyle w:val="Reference"/>
      </w:pPr>
      <w:bookmarkStart w:id="26" w:name="_Ref498592834"/>
      <w:r w:rsidRPr="007A0110">
        <w:t>R2-1712493</w:t>
      </w:r>
      <w:r w:rsidRPr="00CE0424">
        <w:t xml:space="preserve">, </w:t>
      </w:r>
      <w:r>
        <w:rPr>
          <w:color w:val="000000"/>
        </w:rPr>
        <w:t>NR-SIB1 content for NSA and ANR</w:t>
      </w:r>
      <w:r w:rsidRPr="00CE0424">
        <w:t xml:space="preserve">, </w:t>
      </w:r>
      <w:r>
        <w:t>Ericsson</w:t>
      </w:r>
      <w:r w:rsidRPr="00CE0424">
        <w:t xml:space="preserve">, </w:t>
      </w:r>
      <w:r>
        <w:t>RAN2#100</w:t>
      </w:r>
      <w:r w:rsidRPr="00CE0424">
        <w:t xml:space="preserve">, </w:t>
      </w:r>
      <w:r>
        <w:t>27</w:t>
      </w:r>
      <w:r w:rsidRPr="005D2C46">
        <w:rPr>
          <w:vertAlign w:val="superscript"/>
        </w:rPr>
        <w:t>th</w:t>
      </w:r>
      <w:r>
        <w:t xml:space="preserve"> November – 1</w:t>
      </w:r>
      <w:r w:rsidRPr="005D2C46">
        <w:rPr>
          <w:vertAlign w:val="superscript"/>
        </w:rPr>
        <w:t>st</w:t>
      </w:r>
      <w:r>
        <w:t xml:space="preserve"> December 2017</w:t>
      </w:r>
      <w:bookmarkEnd w:id="26"/>
      <w:bookmarkEnd w:id="24"/>
      <w:bookmarkEnd w:id="25"/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4F0AC" w14:textId="77777777" w:rsidR="00B7626D" w:rsidRDefault="00B7626D">
      <w:r>
        <w:separator/>
      </w:r>
    </w:p>
  </w:endnote>
  <w:endnote w:type="continuationSeparator" w:id="0">
    <w:p w14:paraId="56ABA642" w14:textId="77777777" w:rsidR="00B7626D" w:rsidRDefault="00B76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AA28C" w14:textId="67A2153D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E782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E782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77671" w14:textId="77777777" w:rsidR="00B7626D" w:rsidRDefault="00B7626D">
      <w:r>
        <w:separator/>
      </w:r>
    </w:p>
  </w:footnote>
  <w:footnote w:type="continuationSeparator" w:id="0">
    <w:p w14:paraId="0DEC930A" w14:textId="77777777" w:rsidR="00B7626D" w:rsidRDefault="00B76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B5A69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FF40574"/>
    <w:multiLevelType w:val="hybridMultilevel"/>
    <w:tmpl w:val="7F0C77AE"/>
    <w:lvl w:ilvl="0" w:tplc="4F282E38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ADE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0AA6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0F76A5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782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87CC8"/>
    <w:rsid w:val="002907B5"/>
    <w:rsid w:val="00292EB7"/>
    <w:rsid w:val="00296227"/>
    <w:rsid w:val="00296259"/>
    <w:rsid w:val="00296F44"/>
    <w:rsid w:val="0029777D"/>
    <w:rsid w:val="002A055E"/>
    <w:rsid w:val="002A10C8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1C2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611"/>
    <w:rsid w:val="003477B1"/>
    <w:rsid w:val="0035491B"/>
    <w:rsid w:val="00357380"/>
    <w:rsid w:val="003602D9"/>
    <w:rsid w:val="003604CE"/>
    <w:rsid w:val="00370E47"/>
    <w:rsid w:val="003742AC"/>
    <w:rsid w:val="00377CE1"/>
    <w:rsid w:val="00380277"/>
    <w:rsid w:val="00385BF0"/>
    <w:rsid w:val="00390247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85B"/>
    <w:rsid w:val="003F6BBE"/>
    <w:rsid w:val="004000E8"/>
    <w:rsid w:val="00402E2B"/>
    <w:rsid w:val="0040512B"/>
    <w:rsid w:val="00405CA5"/>
    <w:rsid w:val="00407513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C7793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37DD2"/>
    <w:rsid w:val="00546970"/>
    <w:rsid w:val="00554E19"/>
    <w:rsid w:val="005568C7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D2C46"/>
    <w:rsid w:val="005E03C7"/>
    <w:rsid w:val="005E385F"/>
    <w:rsid w:val="005E52DB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0777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474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103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365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42C0"/>
    <w:rsid w:val="00785490"/>
    <w:rsid w:val="00786B60"/>
    <w:rsid w:val="007925EA"/>
    <w:rsid w:val="00793CD8"/>
    <w:rsid w:val="00795C92"/>
    <w:rsid w:val="00796231"/>
    <w:rsid w:val="007A0110"/>
    <w:rsid w:val="007A1CB3"/>
    <w:rsid w:val="007A306F"/>
    <w:rsid w:val="007A43A6"/>
    <w:rsid w:val="007A58A6"/>
    <w:rsid w:val="007B3D2D"/>
    <w:rsid w:val="007B50AE"/>
    <w:rsid w:val="007B51DF"/>
    <w:rsid w:val="007C05DD"/>
    <w:rsid w:val="007C0DBD"/>
    <w:rsid w:val="007C3D18"/>
    <w:rsid w:val="007C60BF"/>
    <w:rsid w:val="007C6A07"/>
    <w:rsid w:val="007C75A1"/>
    <w:rsid w:val="007C77A5"/>
    <w:rsid w:val="007D04E5"/>
    <w:rsid w:val="007D5901"/>
    <w:rsid w:val="007D73EB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3D4F"/>
    <w:rsid w:val="00854F97"/>
    <w:rsid w:val="00856004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9FB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16DF"/>
    <w:rsid w:val="009E35DB"/>
    <w:rsid w:val="009E47A3"/>
    <w:rsid w:val="009F08F3"/>
    <w:rsid w:val="009F344F"/>
    <w:rsid w:val="009F5061"/>
    <w:rsid w:val="009F5455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2F58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E6B57"/>
    <w:rsid w:val="00AF1C5D"/>
    <w:rsid w:val="00AF42D7"/>
    <w:rsid w:val="00B006FE"/>
    <w:rsid w:val="00B007CB"/>
    <w:rsid w:val="00B025C7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40E0"/>
    <w:rsid w:val="00B45A52"/>
    <w:rsid w:val="00B46175"/>
    <w:rsid w:val="00B6188F"/>
    <w:rsid w:val="00B664C7"/>
    <w:rsid w:val="00B739F6"/>
    <w:rsid w:val="00B7626D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01BB"/>
    <w:rsid w:val="00BB2A25"/>
    <w:rsid w:val="00BB51E9"/>
    <w:rsid w:val="00BC0FDC"/>
    <w:rsid w:val="00BC2F32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82C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19F"/>
    <w:rsid w:val="00CE0424"/>
    <w:rsid w:val="00CE123A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2B0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42B9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2ADE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53E"/>
    <w:rsid w:val="00F209B7"/>
    <w:rsid w:val="00F2376F"/>
    <w:rsid w:val="00F243D8"/>
    <w:rsid w:val="00F30828"/>
    <w:rsid w:val="00F313D6"/>
    <w:rsid w:val="00F3458E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6FA"/>
    <w:rsid w:val="00FE4C7B"/>
    <w:rsid w:val="00FE7336"/>
    <w:rsid w:val="00FE787C"/>
    <w:rsid w:val="00FF45A5"/>
    <w:rsid w:val="00FF56B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7AF4FD"/>
  <w15:chartTrackingRefBased/>
  <w15:docId w15:val="{730B79CE-3BFC-401E-BBCF-5E1E277A3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E782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BE782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BE782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E782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E782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E782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E782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E782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E782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E782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E782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782C"/>
  </w:style>
  <w:style w:type="paragraph" w:styleId="TOC8">
    <w:name w:val="toc 8"/>
    <w:basedOn w:val="TOC1"/>
    <w:semiHidden/>
    <w:rsid w:val="00BE782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E782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E782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E782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E782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E782C"/>
    <w:pPr>
      <w:ind w:left="1418" w:hanging="1418"/>
    </w:pPr>
  </w:style>
  <w:style w:type="paragraph" w:styleId="TOC3">
    <w:name w:val="toc 3"/>
    <w:basedOn w:val="TOC2"/>
    <w:semiHidden/>
    <w:rsid w:val="00BE782C"/>
    <w:pPr>
      <w:ind w:left="1134" w:hanging="1134"/>
    </w:pPr>
  </w:style>
  <w:style w:type="paragraph" w:styleId="TOC2">
    <w:name w:val="toc 2"/>
    <w:basedOn w:val="TOC1"/>
    <w:semiHidden/>
    <w:rsid w:val="00BE782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E782C"/>
    <w:pPr>
      <w:ind w:left="284"/>
    </w:pPr>
  </w:style>
  <w:style w:type="paragraph" w:styleId="Index1">
    <w:name w:val="index 1"/>
    <w:basedOn w:val="Normal"/>
    <w:semiHidden/>
    <w:rsid w:val="00BE782C"/>
    <w:pPr>
      <w:keepLines/>
      <w:spacing w:after="0"/>
    </w:pPr>
  </w:style>
  <w:style w:type="paragraph" w:styleId="DocumentMap">
    <w:name w:val="Document Map"/>
    <w:basedOn w:val="Normal"/>
    <w:semiHidden/>
    <w:rsid w:val="00BE782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E782C"/>
    <w:pPr>
      <w:ind w:left="851"/>
    </w:pPr>
  </w:style>
  <w:style w:type="paragraph" w:styleId="ListNumber">
    <w:name w:val="List Number"/>
    <w:basedOn w:val="List"/>
    <w:rsid w:val="00BE782C"/>
  </w:style>
  <w:style w:type="paragraph" w:styleId="List">
    <w:name w:val="List"/>
    <w:basedOn w:val="Normal"/>
    <w:rsid w:val="00BE782C"/>
    <w:pPr>
      <w:ind w:left="568" w:hanging="284"/>
    </w:pPr>
  </w:style>
  <w:style w:type="paragraph" w:styleId="Header">
    <w:name w:val="header"/>
    <w:rsid w:val="00BE78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E782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E782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E782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E782C"/>
    <w:pPr>
      <w:ind w:left="1418" w:hanging="1418"/>
    </w:pPr>
  </w:style>
  <w:style w:type="paragraph" w:styleId="TOC6">
    <w:name w:val="toc 6"/>
    <w:basedOn w:val="TOC5"/>
    <w:next w:val="Normal"/>
    <w:semiHidden/>
    <w:rsid w:val="00BE782C"/>
    <w:pPr>
      <w:ind w:left="1985" w:hanging="1985"/>
    </w:pPr>
  </w:style>
  <w:style w:type="paragraph" w:styleId="TOC7">
    <w:name w:val="toc 7"/>
    <w:basedOn w:val="TOC6"/>
    <w:next w:val="Normal"/>
    <w:semiHidden/>
    <w:rsid w:val="00BE782C"/>
    <w:pPr>
      <w:ind w:left="2268" w:hanging="2268"/>
    </w:pPr>
  </w:style>
  <w:style w:type="paragraph" w:styleId="ListBullet2">
    <w:name w:val="List Bullet 2"/>
    <w:basedOn w:val="ListBullet"/>
    <w:rsid w:val="00BE782C"/>
    <w:pPr>
      <w:numPr>
        <w:numId w:val="6"/>
      </w:numPr>
    </w:pPr>
  </w:style>
  <w:style w:type="paragraph" w:styleId="ListBullet">
    <w:name w:val="List Bullet"/>
    <w:basedOn w:val="BodyText"/>
    <w:rsid w:val="00BE782C"/>
    <w:pPr>
      <w:numPr>
        <w:numId w:val="5"/>
      </w:numPr>
    </w:pPr>
  </w:style>
  <w:style w:type="paragraph" w:styleId="ListBullet3">
    <w:name w:val="List Bullet 3"/>
    <w:basedOn w:val="ListBullet2"/>
    <w:rsid w:val="00BE782C"/>
    <w:pPr>
      <w:numPr>
        <w:numId w:val="7"/>
      </w:numPr>
    </w:pPr>
  </w:style>
  <w:style w:type="paragraph" w:customStyle="1" w:styleId="EQ">
    <w:name w:val="EQ"/>
    <w:basedOn w:val="Normal"/>
    <w:next w:val="Normal"/>
    <w:rsid w:val="00BE782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E782C"/>
    <w:pPr>
      <w:ind w:left="851"/>
    </w:pPr>
  </w:style>
  <w:style w:type="paragraph" w:styleId="List3">
    <w:name w:val="List 3"/>
    <w:basedOn w:val="List2"/>
    <w:rsid w:val="00BE782C"/>
    <w:pPr>
      <w:ind w:left="1135"/>
    </w:pPr>
  </w:style>
  <w:style w:type="paragraph" w:styleId="List4">
    <w:name w:val="List 4"/>
    <w:basedOn w:val="List3"/>
    <w:rsid w:val="00BE782C"/>
    <w:pPr>
      <w:ind w:left="1418"/>
    </w:pPr>
  </w:style>
  <w:style w:type="paragraph" w:styleId="List5">
    <w:name w:val="List 5"/>
    <w:basedOn w:val="List4"/>
    <w:rsid w:val="00BE782C"/>
    <w:pPr>
      <w:ind w:left="1702"/>
    </w:pPr>
  </w:style>
  <w:style w:type="paragraph" w:customStyle="1" w:styleId="EditorsNote">
    <w:name w:val="Editor's Note"/>
    <w:basedOn w:val="Normal"/>
    <w:rsid w:val="00BE782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E782C"/>
    <w:pPr>
      <w:numPr>
        <w:numId w:val="8"/>
      </w:numPr>
    </w:pPr>
  </w:style>
  <w:style w:type="paragraph" w:styleId="ListBullet5">
    <w:name w:val="List Bullet 5"/>
    <w:basedOn w:val="ListBullet4"/>
    <w:rsid w:val="00BE782C"/>
    <w:pPr>
      <w:numPr>
        <w:numId w:val="4"/>
      </w:numPr>
    </w:pPr>
  </w:style>
  <w:style w:type="paragraph" w:styleId="Footer">
    <w:name w:val="footer"/>
    <w:basedOn w:val="Header"/>
    <w:semiHidden/>
    <w:rsid w:val="00BE782C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E782C"/>
    <w:pPr>
      <w:numPr>
        <w:numId w:val="2"/>
      </w:numPr>
    </w:pPr>
  </w:style>
  <w:style w:type="paragraph" w:styleId="BalloonText">
    <w:name w:val="Balloon Text"/>
    <w:basedOn w:val="Normal"/>
    <w:semiHidden/>
    <w:rsid w:val="00BE782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BE782C"/>
  </w:style>
  <w:style w:type="paragraph" w:styleId="BodyText">
    <w:name w:val="Body Text"/>
    <w:basedOn w:val="Normal"/>
    <w:link w:val="BodyTextChar"/>
    <w:rsid w:val="00BE782C"/>
  </w:style>
  <w:style w:type="character" w:styleId="Hyperlink">
    <w:name w:val="Hyperlink"/>
    <w:uiPriority w:val="99"/>
    <w:rsid w:val="00BE782C"/>
    <w:rPr>
      <w:color w:val="0000FF"/>
      <w:u w:val="single"/>
      <w:lang w:val="en-GB"/>
    </w:rPr>
  </w:style>
  <w:style w:type="character" w:styleId="FollowedHyperlink">
    <w:name w:val="FollowedHyperlink"/>
    <w:semiHidden/>
    <w:rsid w:val="00BE782C"/>
    <w:rPr>
      <w:color w:val="FF0000"/>
      <w:u w:val="single"/>
    </w:rPr>
  </w:style>
  <w:style w:type="character" w:styleId="CommentReference">
    <w:name w:val="annotation reference"/>
    <w:semiHidden/>
    <w:rsid w:val="00BE782C"/>
    <w:rPr>
      <w:sz w:val="16"/>
      <w:szCs w:val="16"/>
    </w:rPr>
  </w:style>
  <w:style w:type="paragraph" w:styleId="CommentText">
    <w:name w:val="annotation text"/>
    <w:basedOn w:val="Normal"/>
    <w:semiHidden/>
    <w:rsid w:val="00BE782C"/>
  </w:style>
  <w:style w:type="paragraph" w:styleId="CommentSubject">
    <w:name w:val="annotation subject"/>
    <w:basedOn w:val="CommentText"/>
    <w:next w:val="CommentText"/>
    <w:semiHidden/>
    <w:rsid w:val="00BE782C"/>
    <w:rPr>
      <w:b/>
      <w:bCs/>
    </w:rPr>
  </w:style>
  <w:style w:type="character" w:customStyle="1" w:styleId="Heading1Char">
    <w:name w:val="Heading 1 Char"/>
    <w:link w:val="Heading1"/>
    <w:rsid w:val="00BE782C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BE782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BE782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BE782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E782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E782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E782C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E782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E782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E782C"/>
    <w:pPr>
      <w:spacing w:after="0"/>
    </w:pPr>
  </w:style>
  <w:style w:type="paragraph" w:customStyle="1" w:styleId="TAL">
    <w:name w:val="TAL"/>
    <w:basedOn w:val="Normal"/>
    <w:rsid w:val="00BE782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E782C"/>
    <w:pPr>
      <w:jc w:val="center"/>
    </w:pPr>
  </w:style>
  <w:style w:type="paragraph" w:customStyle="1" w:styleId="TAH">
    <w:name w:val="TAH"/>
    <w:basedOn w:val="TAC"/>
    <w:rsid w:val="00BE782C"/>
    <w:rPr>
      <w:b/>
    </w:rPr>
  </w:style>
  <w:style w:type="paragraph" w:customStyle="1" w:styleId="TAN">
    <w:name w:val="TAN"/>
    <w:basedOn w:val="TAL"/>
    <w:rsid w:val="00BE782C"/>
    <w:pPr>
      <w:ind w:left="851" w:hanging="851"/>
    </w:pPr>
  </w:style>
  <w:style w:type="paragraph" w:customStyle="1" w:styleId="TAR">
    <w:name w:val="TAR"/>
    <w:basedOn w:val="TAL"/>
    <w:rsid w:val="00BE782C"/>
    <w:pPr>
      <w:jc w:val="right"/>
    </w:pPr>
  </w:style>
  <w:style w:type="paragraph" w:customStyle="1" w:styleId="TH">
    <w:name w:val="TH"/>
    <w:basedOn w:val="Normal"/>
    <w:rsid w:val="00BE782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E782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E782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E78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E78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E782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E78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E782C"/>
  </w:style>
  <w:style w:type="paragraph" w:customStyle="1" w:styleId="ZH">
    <w:name w:val="ZH"/>
    <w:rsid w:val="00BE782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E78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E782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E78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E782C"/>
    <w:pPr>
      <w:framePr w:wrap="notBeside" w:y="16161"/>
    </w:pPr>
  </w:style>
  <w:style w:type="paragraph" w:customStyle="1" w:styleId="FP">
    <w:name w:val="FP"/>
    <w:basedOn w:val="Normal"/>
    <w:rsid w:val="00BE782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E782C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E782C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BE782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E782C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7D73EB"/>
    <w:pPr>
      <w:ind w:left="720"/>
      <w:contextualSpacing/>
    </w:pPr>
  </w:style>
  <w:style w:type="paragraph" w:styleId="Revision">
    <w:name w:val="Revision"/>
    <w:hidden/>
    <w:uiPriority w:val="99"/>
    <w:semiHidden/>
    <w:rsid w:val="00BC2F32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5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69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kjevi\Documents\3GPP\3GPP_meetings\RAN2\RAN2_100\Draft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5NUHHDQN7SK2-1-185537</_dlc_DocId>
    <_dlc_DocIdUrl xmlns="08b2df90-05d3-4030-90d4-c9feeb4a1cd9">
      <Url>https://ericoll.internal.ericsson.com/sites/star/_layouts/DocIdRedir.aspx?ID=5NUHHDQN7SK2-1-185537</Url>
      <Description>5NUHHDQN7SK2-1-185537</Description>
    </_dlc_DocIdUrl>
  </documentManagement>
</p:properties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/>
</file>

<file path=customXml/itemProps2.xml><?xml version="1.0" encoding="utf-8"?>
<ds:datastoreItem xmlns:ds="http://schemas.openxmlformats.org/officeDocument/2006/customXml" ds:itemID="{55E0644C-6BEA-4A28-8785-968290B61A99}"/>
</file>

<file path=customXml/itemProps3.xml><?xml version="1.0" encoding="utf-8"?>
<ds:datastoreItem xmlns:ds="http://schemas.openxmlformats.org/officeDocument/2006/customXml" ds:itemID="{9F5946CB-8946-499C-8B44-7DE1A592D1D0}"/>
</file>

<file path=customXml/itemProps4.xml><?xml version="1.0" encoding="utf-8"?>
<ds:datastoreItem xmlns:ds="http://schemas.openxmlformats.org/officeDocument/2006/customXml" ds:itemID="{A6ADDEA9-6B92-4E8E-BF1A-BE0E057DD172}"/>
</file>

<file path=customXml/itemProps5.xml><?xml version="1.0" encoding="utf-8"?>
<ds:datastoreItem xmlns:ds="http://schemas.openxmlformats.org/officeDocument/2006/customXml" ds:itemID="{F95D044E-DEF4-44A0-9715-94CD62B64AD4}"/>
</file>

<file path=customXml/itemProps6.xml><?xml version="1.0" encoding="utf-8"?>
<ds:datastoreItem xmlns:ds="http://schemas.openxmlformats.org/officeDocument/2006/customXml" ds:itemID="{9B36E9F0-9DBD-40EA-AED0-3F87E0FBAA56}"/>
</file>

<file path=customXml/itemProps7.xml><?xml version="1.0" encoding="utf-8"?>
<ds:datastoreItem xmlns:ds="http://schemas.openxmlformats.org/officeDocument/2006/customXml" ds:itemID="{FD1517D7-D6C8-4FAE-B763-6E2231C99AAF}"/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911</TotalTime>
  <Pages>2</Pages>
  <Words>843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cp:keywords>Ericsson; TDoc; 3GPP</cp:keywords>
  <cp:revision>26</cp:revision>
  <cp:lastPrinted>2017-11-15T13:54:00Z</cp:lastPrinted>
  <dcterms:created xsi:type="dcterms:W3CDTF">2017-10-27T11:14:00Z</dcterms:created>
  <dcterms:modified xsi:type="dcterms:W3CDTF">2017-11-16T13:39:00Z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d6318bd7-2e75-401b-831b-cf6246f3de95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